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4ECC" w14:textId="77777777" w:rsidR="00BE6A94" w:rsidRDefault="00BE6A94" w:rsidP="00BE6A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MESSANGER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82BB848" w14:textId="77777777" w:rsidR="00BE6A94" w:rsidRDefault="00BE6A94" w:rsidP="00BE6A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04989A2" w14:textId="77777777" w:rsidR="00BE6A94" w:rsidRDefault="00BE6A94" w:rsidP="00BE6A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31DFC6" w14:textId="77777777" w:rsidR="00BE6A94" w:rsidRDefault="00BE6A94" w:rsidP="00BE6A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627330" w14:textId="77777777" w:rsidR="00BE6A94" w:rsidRDefault="00BE6A94" w:rsidP="00BE6A9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FE9E47C" w14:textId="77777777" w:rsidR="00BE6A94" w:rsidRDefault="00BE6A94" w:rsidP="00BE6A9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AEF400A" w14:textId="77777777" w:rsidR="00BE6A94" w:rsidRDefault="00BE6A94" w:rsidP="00BE6A9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778950D" w14:textId="77777777" w:rsidR="00BE6A94" w:rsidRDefault="00BE6A94" w:rsidP="00BE6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FAF043" w14:textId="77777777" w:rsidR="00BE6A94" w:rsidRDefault="00BE6A94" w:rsidP="00BE6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FFA54" w14:textId="77777777" w:rsidR="00BE6A94" w:rsidRDefault="00BE6A94" w:rsidP="00BE6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49C823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6193" w14:textId="77777777" w:rsidR="00BE6A94" w:rsidRDefault="00BE6A94" w:rsidP="009139A6">
      <w:r>
        <w:separator/>
      </w:r>
    </w:p>
  </w:endnote>
  <w:endnote w:type="continuationSeparator" w:id="0">
    <w:p w14:paraId="56F3BDBE" w14:textId="77777777" w:rsidR="00BE6A94" w:rsidRDefault="00BE6A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E9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C7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C9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0CAB" w14:textId="77777777" w:rsidR="00BE6A94" w:rsidRDefault="00BE6A94" w:rsidP="009139A6">
      <w:r>
        <w:separator/>
      </w:r>
    </w:p>
  </w:footnote>
  <w:footnote w:type="continuationSeparator" w:id="0">
    <w:p w14:paraId="7BAF9DF2" w14:textId="77777777" w:rsidR="00BE6A94" w:rsidRDefault="00BE6A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487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D1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03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9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6A9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EBCD1"/>
  <w15:chartTrackingRefBased/>
  <w15:docId w15:val="{51815D29-5921-40D8-B4BA-DE64C53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2022-07-19T18:59:00Z</dcterms:created>
  <dcterms:modified xsi:type="dcterms:W3CDTF">2022-07-19T19:00:00Z</dcterms:modified>
</cp:coreProperties>
</file>